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0D2D6" w14:textId="77777777" w:rsidR="00E150DB" w:rsidRDefault="00E150DB" w:rsidP="00E150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PACHET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d.ca.1483)</w:t>
      </w:r>
    </w:p>
    <w:p w14:paraId="17B540F9" w14:textId="77777777" w:rsidR="00E150DB" w:rsidRDefault="00E150DB" w:rsidP="00E150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Pesebroke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Rutland.</w:t>
      </w:r>
    </w:p>
    <w:p w14:paraId="1F8A5325" w14:textId="77777777" w:rsidR="00E150DB" w:rsidRDefault="00E150DB" w:rsidP="00E150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8A47F3F" w14:textId="77777777" w:rsidR="00E150DB" w:rsidRDefault="00E150DB" w:rsidP="00E150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9B24E54" w14:textId="77777777" w:rsidR="00E150DB" w:rsidRDefault="00E150DB" w:rsidP="00E150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died in or before this time.</w:t>
      </w:r>
    </w:p>
    <w:p w14:paraId="4873E06E" w14:textId="77777777" w:rsidR="00E150DB" w:rsidRDefault="00E150DB" w:rsidP="00E150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075B5CD" w14:textId="77777777" w:rsidR="00E150DB" w:rsidRDefault="00E150DB" w:rsidP="00E150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ECC4B25" w14:textId="77777777" w:rsidR="00E150DB" w:rsidRDefault="00E150DB" w:rsidP="00E150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E6BA3D4" w14:textId="77777777" w:rsidR="00E150DB" w:rsidRDefault="00E150DB" w:rsidP="00E150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Executors:   Peter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Cranewell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Pesebroke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his wife, Joan(q.v.), and Ralph Paget of</w:t>
      </w:r>
    </w:p>
    <w:p w14:paraId="6278F09A" w14:textId="77777777" w:rsidR="00E150DB" w:rsidRDefault="00E150DB" w:rsidP="00E150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       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Ridlington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   (ibid.)</w:t>
      </w:r>
    </w:p>
    <w:p w14:paraId="54B3360F" w14:textId="77777777" w:rsidR="00E150DB" w:rsidRDefault="00E150DB" w:rsidP="00E150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A2DCFC9" w14:textId="77777777" w:rsidR="00E150DB" w:rsidRDefault="00E150DB" w:rsidP="00E150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A895944" w14:textId="77777777" w:rsidR="00E150DB" w:rsidRPr="007B75E2" w:rsidRDefault="00E150DB" w:rsidP="00E150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18 December 2021</w:t>
      </w:r>
    </w:p>
    <w:p w14:paraId="5A21950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DAEBB" w14:textId="77777777" w:rsidR="00E150DB" w:rsidRDefault="00E150DB" w:rsidP="009139A6">
      <w:r>
        <w:separator/>
      </w:r>
    </w:p>
  </w:endnote>
  <w:endnote w:type="continuationSeparator" w:id="0">
    <w:p w14:paraId="6E896731" w14:textId="77777777" w:rsidR="00E150DB" w:rsidRDefault="00E150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A02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98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54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F4892" w14:textId="77777777" w:rsidR="00E150DB" w:rsidRDefault="00E150DB" w:rsidP="009139A6">
      <w:r>
        <w:separator/>
      </w:r>
    </w:p>
  </w:footnote>
  <w:footnote w:type="continuationSeparator" w:id="0">
    <w:p w14:paraId="354E8FB2" w14:textId="77777777" w:rsidR="00E150DB" w:rsidRDefault="00E150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00D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A7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D4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0D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150D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FC6CC"/>
  <w15:chartTrackingRefBased/>
  <w15:docId w15:val="{3C4E418A-D7D8-4928-BDE8-7FF755EA9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150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2022-01-18T10:55:00Z</dcterms:created>
  <dcterms:modified xsi:type="dcterms:W3CDTF">2022-01-18T10:55:00Z</dcterms:modified>
</cp:coreProperties>
</file>